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673F1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CAVELL,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18CAC43D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</w:p>
    <w:p w14:paraId="35D709EA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</w:p>
    <w:p w14:paraId="15A420DD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Feb.1487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Adowne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Dorkyn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548D835E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Fletching, Sussex(q.v.), enfeoffed John Cowper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Kent(q.v.),</w:t>
      </w:r>
    </w:p>
    <w:p w14:paraId="53F5991F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60 acres of land in Fletching. At Fletching.</w:t>
      </w:r>
    </w:p>
    <w:p w14:paraId="10000A4A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AMS 4977)</w:t>
      </w:r>
    </w:p>
    <w:p w14:paraId="6C976C0E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</w:p>
    <w:p w14:paraId="0819579D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</w:p>
    <w:p w14:paraId="4F42E5B2" w14:textId="77777777" w:rsidR="00DD3AA8" w:rsidRDefault="00DD3AA8" w:rsidP="00DD3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2022</w:t>
      </w:r>
    </w:p>
    <w:p w14:paraId="0A3DFF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497DF" w14:textId="77777777" w:rsidR="00DD3AA8" w:rsidRDefault="00DD3AA8" w:rsidP="009139A6">
      <w:r>
        <w:separator/>
      </w:r>
    </w:p>
  </w:endnote>
  <w:endnote w:type="continuationSeparator" w:id="0">
    <w:p w14:paraId="3EF3DF18" w14:textId="77777777" w:rsidR="00DD3AA8" w:rsidRDefault="00DD3A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62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E18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00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02A9E" w14:textId="77777777" w:rsidR="00DD3AA8" w:rsidRDefault="00DD3AA8" w:rsidP="009139A6">
      <w:r>
        <w:separator/>
      </w:r>
    </w:p>
  </w:footnote>
  <w:footnote w:type="continuationSeparator" w:id="0">
    <w:p w14:paraId="58BB486D" w14:textId="77777777" w:rsidR="00DD3AA8" w:rsidRDefault="00DD3A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B28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C3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3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AA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3AA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9E4EA"/>
  <w15:chartTrackingRefBased/>
  <w15:docId w15:val="{914B47E5-2226-41E2-ADF1-E720E70A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AA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2022-12-27T15:48:00Z</dcterms:created>
  <dcterms:modified xsi:type="dcterms:W3CDTF">2022-12-27T15:49:00Z</dcterms:modified>
</cp:coreProperties>
</file>